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Derby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Derby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Derby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Derby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Derby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Derby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44.8% </w:t>
      </w:r>
      <w:r w:rsidRPr="004747BF">
        <w:rPr>
          <w:rFonts w:ascii="Libre Franklin Light" w:eastAsia="Times New Roman" w:hAnsi="Libre Franklin Light" w:cs="Calibri Light"/>
        </w:rPr>
        <w:t xml:space="preserve">of those respondents classified as PGSI 8+ in Derby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Derby is estimated to be </w:t>
      </w:r>
      <w:r w:rsidRPr="00773DF7">
        <w:rPr>
          <w:rFonts w:ascii="Libre Franklin Light" w:eastAsia="Times New Roman" w:hAnsi="Libre Franklin Light" w:cs="Calibri Light"/>
          <w:b/>
          <w:bCs/>
          <w:color w:val="C45911" w:themeColor="accent2" w:themeShade="BF"/>
        </w:rPr>
        <w:t xml:space="preserve">£5,646,972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Derby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Derby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Derby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r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Derby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r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Derby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r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Derby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Derby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Derby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Derby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Derby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Derby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£5,646,972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Derby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£91,980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£1,902,196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£136,267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£38,325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£70,262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£3,407,942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£5,646,972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Derby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Derby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Derby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Derby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Derby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Derby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Derby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Derby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CD43C62-9E77-41BF-84E2-2DAE90D5F95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